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 Suffolk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 Suffolk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 Suffolk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 Suffolk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 Suffolk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 Suffolk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53.8% </w:t>
      </w:r>
      <w:r w:rsidRPr="004747BF">
        <w:rPr>
          <w:rFonts w:ascii="Libre Franklin Light" w:eastAsia="Times New Roman" w:hAnsi="Libre Franklin Light" w:cs="Calibri Light"/>
        </w:rPr>
        <w:t xml:space="preserve">of those respondents classified as PGSI 8+ in Mid Suffolk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 Suffolk is estimated to be </w:t>
      </w:r>
      <w:r w:rsidRPr="00773DF7">
        <w:rPr>
          <w:rFonts w:ascii="Libre Franklin Light" w:eastAsia="Times New Roman" w:hAnsi="Libre Franklin Light" w:cs="Calibri Light"/>
          <w:b/>
          <w:bCs/>
          <w:color w:val="C45911" w:themeColor="accent2" w:themeShade="BF"/>
        </w:rPr>
        <w:t xml:space="preserve">£1,048,367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 Suffolk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Suffolk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Suffolk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 Suffolk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 Suffol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 Suffolk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 Suffol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 Suffolk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Suffolk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 Suffol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 Suffolk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 Suffolk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Suffolk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 Suffolk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 Suffolk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 Suffolk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£1,048,367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 Suffolk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£17,076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£353,145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£25,298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£7,115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£13,044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£632,689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£1,048,367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 Suffolk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 Suffolk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Suffolk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Suffolk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Suffolk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Suffolk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 Suffolk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 Suffolk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Suffolk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Suffolk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 Suffolk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 Suffolk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3577982-DFA3-49FA-B0C3-14E11C462AD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